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76" w:rsidRDefault="00C60A76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C60A76" w:rsidRDefault="00C60A76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60A76" w:rsidRDefault="00C60A76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C60A76" w:rsidRDefault="00C60A76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C60A76" w:rsidRDefault="00C60A76" w:rsidP="001430DC">
      <w:pPr>
        <w:jc w:val="both"/>
        <w:rPr>
          <w:sz w:val="28"/>
          <w:szCs w:val="28"/>
        </w:rPr>
      </w:pPr>
    </w:p>
    <w:p w:rsidR="00C60A76" w:rsidRDefault="00C60A76" w:rsidP="001430DC">
      <w:pPr>
        <w:jc w:val="both"/>
        <w:rPr>
          <w:sz w:val="28"/>
          <w:szCs w:val="28"/>
        </w:rPr>
      </w:pPr>
    </w:p>
    <w:p w:rsidR="00C60A76" w:rsidRDefault="00C60A76" w:rsidP="001430DC">
      <w:pPr>
        <w:jc w:val="both"/>
        <w:rPr>
          <w:sz w:val="28"/>
          <w:szCs w:val="28"/>
        </w:rPr>
      </w:pPr>
    </w:p>
    <w:p w:rsidR="00C60A76" w:rsidRDefault="00C60A76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C60A76" w:rsidRDefault="00C60A76" w:rsidP="001430DC">
      <w:pPr>
        <w:jc w:val="both"/>
        <w:rPr>
          <w:sz w:val="28"/>
          <w:szCs w:val="28"/>
        </w:rPr>
      </w:pPr>
    </w:p>
    <w:p w:rsidR="00C60A76" w:rsidRDefault="00C60A76" w:rsidP="00740643">
      <w:pPr>
        <w:jc w:val="both"/>
        <w:rPr>
          <w:sz w:val="28"/>
          <w:szCs w:val="28"/>
        </w:rPr>
      </w:pPr>
    </w:p>
    <w:p w:rsidR="00C60A76" w:rsidRPr="001E1419" w:rsidRDefault="00C60A76" w:rsidP="00740643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венной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«Предоставление информации, прием документов органами опеки и попечительства от граждан, выразивших желание стать опекунами или попечителями либо принять ребёнка, оставшегося без попечения родит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лей, на воспитание в семью в иных установленных семейным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формах, а также оказание содействия в подготовке таких документов»</w:t>
      </w:r>
    </w:p>
    <w:p w:rsidR="00C60A76" w:rsidRDefault="00C60A76" w:rsidP="0071621B">
      <w:pPr>
        <w:jc w:val="both"/>
        <w:rPr>
          <w:sz w:val="28"/>
          <w:szCs w:val="28"/>
        </w:rPr>
      </w:pPr>
    </w:p>
    <w:p w:rsidR="00C60A76" w:rsidRDefault="00C60A76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</w:t>
      </w:r>
      <w:r w:rsidRPr="002D0FA2">
        <w:rPr>
          <w:color w:val="000000"/>
          <w:sz w:val="28"/>
          <w:szCs w:val="28"/>
          <w:lang w:eastAsia="ru-RU"/>
        </w:rPr>
        <w:t>ю</w:t>
      </w:r>
      <w:r w:rsidRPr="002D0FA2">
        <w:rPr>
          <w:color w:val="000000"/>
          <w:sz w:val="28"/>
          <w:szCs w:val="28"/>
          <w:lang w:eastAsia="ru-RU"/>
        </w:rPr>
        <w:t>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нистративных регламентов исполнения государственных контрольных (на</w:t>
      </w:r>
      <w:r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приказом Министерства образования и молодежной политики Ставропольского края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</w:t>
      </w:r>
      <w:r w:rsidRPr="00295551">
        <w:rPr>
          <w:sz w:val="28"/>
          <w:szCs w:val="28"/>
        </w:rPr>
        <w:t>о</w:t>
      </w:r>
      <w:r w:rsidRPr="00295551">
        <w:rPr>
          <w:sz w:val="28"/>
          <w:szCs w:val="28"/>
        </w:rPr>
        <w:t>го района</w:t>
      </w:r>
      <w:r>
        <w:rPr>
          <w:sz w:val="28"/>
          <w:szCs w:val="28"/>
        </w:rPr>
        <w:t xml:space="preserve"> Ставропольского края от 17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 № 1386-пр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«Предоставление информации, прием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 органами опеки и попечительства от граждан, выразивших желание стать опекунами или попечителями либо принять ребёнка, оставшегося без поп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чения родителей, на воспитание в семью в иных установленных семейным законодательством формах, а также оказание содействия в подготовке таких документов», 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</w:p>
    <w:p w:rsidR="00C60A76" w:rsidRDefault="00C60A76" w:rsidP="00692D54">
      <w:pPr>
        <w:ind w:firstLine="708"/>
        <w:jc w:val="both"/>
        <w:rPr>
          <w:sz w:val="28"/>
          <w:szCs w:val="28"/>
        </w:rPr>
      </w:pPr>
    </w:p>
    <w:p w:rsidR="00C60A76" w:rsidRPr="00692D54" w:rsidRDefault="00C60A76" w:rsidP="00692D54">
      <w:pPr>
        <w:ind w:firstLine="708"/>
        <w:jc w:val="both"/>
        <w:rPr>
          <w:sz w:val="28"/>
          <w:szCs w:val="28"/>
        </w:rPr>
      </w:pPr>
    </w:p>
    <w:p w:rsidR="00C60A76" w:rsidRDefault="00C60A76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C60A76" w:rsidRPr="00295551" w:rsidRDefault="00C60A76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C60A76" w:rsidRPr="001E1419" w:rsidRDefault="00C60A76" w:rsidP="006E0E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>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услуги  «Предоставление информации, прием документов органами опеки и попечительства от граждан, выразивших желание стать опекунами или попечителями либо принять ребёнка, оставшегося без попечения родит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лей, на воспитание в семью в иных установленных семейным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формах, а также оказание содействия в подготовке таких документов».</w:t>
      </w:r>
    </w:p>
    <w:p w:rsidR="00C60A76" w:rsidRDefault="00C60A76" w:rsidP="0043793D">
      <w:pPr>
        <w:rPr>
          <w:iCs/>
          <w:sz w:val="28"/>
          <w:szCs w:val="28"/>
        </w:rPr>
      </w:pPr>
    </w:p>
    <w:p w:rsidR="00C60A76" w:rsidRDefault="00C60A76" w:rsidP="006E0EFB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ная библиотека» Ипатовского района Ставропольского края  и разместить на официальном сайте администрации Ипатовского муниципального района 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ропольского края.</w:t>
      </w:r>
    </w:p>
    <w:p w:rsidR="00C60A76" w:rsidRDefault="00C60A76" w:rsidP="006E0EFB">
      <w:pPr>
        <w:jc w:val="both"/>
        <w:rPr>
          <w:sz w:val="28"/>
          <w:szCs w:val="28"/>
        </w:rPr>
      </w:pPr>
    </w:p>
    <w:p w:rsidR="00C60A76" w:rsidRDefault="00C60A76" w:rsidP="006E0EFB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Pr="00295551">
        <w:rPr>
          <w:sz w:val="28"/>
          <w:szCs w:val="28"/>
        </w:rPr>
        <w:t xml:space="preserve">. </w:t>
      </w:r>
      <w:r>
        <w:rPr>
          <w:iCs/>
          <w:sz w:val="28"/>
          <w:szCs w:val="28"/>
        </w:rPr>
        <w:t>Признать утратившим силу постановления администрации Ипато</w:t>
      </w:r>
      <w:r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>ского муниципального района Ставропольского края:</w:t>
      </w:r>
    </w:p>
    <w:p w:rsidR="00C60A76" w:rsidRDefault="00C60A76" w:rsidP="006E0EF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от 11 октября </w:t>
      </w:r>
      <w:smartTag w:uri="urn:schemas-microsoft-com:office:smarttags" w:element="metricconverter">
        <w:smartTagPr>
          <w:attr w:name="ProductID" w:val="2011 г"/>
        </w:smartTagPr>
        <w:r>
          <w:rPr>
            <w:iCs/>
            <w:sz w:val="28"/>
            <w:szCs w:val="28"/>
          </w:rPr>
          <w:t>2011 г</w:t>
        </w:r>
      </w:smartTag>
      <w:r>
        <w:rPr>
          <w:iCs/>
          <w:sz w:val="28"/>
          <w:szCs w:val="28"/>
        </w:rPr>
        <w:t>. № 968 «Об утверждении Административного регламента предоставления государственной услуги «Предоставление и</w:t>
      </w:r>
      <w:r>
        <w:rPr>
          <w:iCs/>
          <w:sz w:val="28"/>
          <w:szCs w:val="28"/>
        </w:rPr>
        <w:t>н</w:t>
      </w:r>
      <w:r>
        <w:rPr>
          <w:iCs/>
          <w:sz w:val="28"/>
          <w:szCs w:val="28"/>
        </w:rPr>
        <w:t>формации, прием документов органами опеки и  попечительства от лиц, ж</w:t>
      </w:r>
      <w:r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>лающих установить опеку (попечительство) или патронаж над определенной категорией граждан (малолетние, несовершеннолетние)»;</w:t>
      </w:r>
    </w:p>
    <w:p w:rsidR="00C60A76" w:rsidRPr="008C4D6A" w:rsidRDefault="00C60A76" w:rsidP="006E0EF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CF3105">
        <w:rPr>
          <w:iCs/>
          <w:sz w:val="28"/>
          <w:szCs w:val="28"/>
        </w:rPr>
        <w:t>от</w:t>
      </w:r>
      <w:r>
        <w:rPr>
          <w:iCs/>
          <w:sz w:val="28"/>
          <w:szCs w:val="28"/>
        </w:rPr>
        <w:t xml:space="preserve"> 20 июня </w:t>
      </w:r>
      <w:smartTag w:uri="urn:schemas-microsoft-com:office:smarttags" w:element="metricconverter">
        <w:smartTagPr>
          <w:attr w:name="ProductID" w:val="2010 г"/>
        </w:smartTagPr>
        <w:r>
          <w:rPr>
            <w:iCs/>
            <w:sz w:val="28"/>
            <w:szCs w:val="28"/>
          </w:rPr>
          <w:t>2012 г</w:t>
        </w:r>
      </w:smartTag>
      <w:r>
        <w:rPr>
          <w:iCs/>
          <w:sz w:val="28"/>
          <w:szCs w:val="28"/>
        </w:rPr>
        <w:t>. № 497 «О внесении изменений в Администрати</w:t>
      </w:r>
      <w:r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>ный регламент предоставления отделом образования администрации Ипато</w:t>
      </w:r>
      <w:r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>ского муниципального района Ставропольского края государственной услуги по предоставлению информации, приему документов органами опеки и  п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печительства от лиц, желающих установить опеку (попечительство) или п</w:t>
      </w:r>
      <w:r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>тронаж над определенной категорией граждан (малолетние, несовершенн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летние)</w:t>
      </w:r>
      <w:r>
        <w:rPr>
          <w:sz w:val="28"/>
          <w:szCs w:val="28"/>
        </w:rPr>
        <w:t>, утвержденный постановлением администрации Ипатовского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Ставропольского края от 11 октября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 № 968».</w:t>
      </w:r>
    </w:p>
    <w:p w:rsidR="00C60A76" w:rsidRDefault="00C60A76" w:rsidP="00525D96">
      <w:pPr>
        <w:jc w:val="both"/>
        <w:rPr>
          <w:sz w:val="28"/>
          <w:szCs w:val="28"/>
        </w:rPr>
      </w:pPr>
    </w:p>
    <w:p w:rsidR="00C60A76" w:rsidRPr="00295551" w:rsidRDefault="00C60A76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C60A76" w:rsidRDefault="00C60A76" w:rsidP="003D1843">
      <w:pPr>
        <w:jc w:val="both"/>
        <w:rPr>
          <w:sz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Т.А. Фоменко.</w:t>
      </w:r>
    </w:p>
    <w:p w:rsidR="00C60A76" w:rsidRPr="00770E7E" w:rsidRDefault="00C60A76" w:rsidP="00770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ab/>
      </w:r>
    </w:p>
    <w:p w:rsidR="00C60A76" w:rsidRDefault="00C60A76" w:rsidP="00AF25DB">
      <w:pPr>
        <w:pStyle w:val="BodyText"/>
        <w:ind w:left="709" w:hanging="709"/>
      </w:pPr>
      <w:r>
        <w:t xml:space="preserve">          5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C60A76" w:rsidRDefault="00C60A76" w:rsidP="00525D96">
      <w:pPr>
        <w:jc w:val="both"/>
        <w:rPr>
          <w:sz w:val="28"/>
          <w:szCs w:val="28"/>
        </w:rPr>
      </w:pPr>
    </w:p>
    <w:p w:rsidR="00C60A76" w:rsidRDefault="00C60A76" w:rsidP="003A5BBD">
      <w:pPr>
        <w:spacing w:line="240" w:lineRule="exact"/>
        <w:jc w:val="both"/>
        <w:rPr>
          <w:sz w:val="28"/>
        </w:rPr>
      </w:pPr>
    </w:p>
    <w:p w:rsidR="00C60A76" w:rsidRDefault="00C60A76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Глава администрации</w:t>
      </w:r>
    </w:p>
    <w:p w:rsidR="00C60A76" w:rsidRDefault="00C60A76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C60A76" w:rsidRDefault="00C60A76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С.Б. Савченко</w:t>
      </w:r>
    </w:p>
    <w:p w:rsidR="00C60A76" w:rsidRDefault="00C60A76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</w:t>
      </w:r>
    </w:p>
    <w:p w:rsidR="00C60A76" w:rsidRPr="00951684" w:rsidRDefault="00C60A76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  <w:u w:val="single"/>
        </w:rPr>
        <w:t>________________________________________________________________</w:t>
      </w:r>
    </w:p>
    <w:p w:rsidR="00C60A76" w:rsidRDefault="00C60A76" w:rsidP="003A5BBD">
      <w:pPr>
        <w:spacing w:line="240" w:lineRule="exact"/>
        <w:jc w:val="both"/>
        <w:rPr>
          <w:sz w:val="28"/>
        </w:rPr>
      </w:pPr>
    </w:p>
    <w:p w:rsidR="00C60A76" w:rsidRPr="00696B0D" w:rsidRDefault="00C60A76" w:rsidP="003A5BBD">
      <w:pPr>
        <w:spacing w:line="240" w:lineRule="exact"/>
        <w:jc w:val="both"/>
        <w:rPr>
          <w:sz w:val="28"/>
          <w:u w:val="single"/>
        </w:rPr>
      </w:pP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</w:rPr>
        <w:t xml:space="preserve">Проект вносит </w:t>
      </w:r>
      <w:r>
        <w:rPr>
          <w:sz w:val="28"/>
          <w:szCs w:val="28"/>
        </w:rPr>
        <w:t>заместитель главы администрации Ипатовского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Ставропольского края</w:t>
      </w: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Т.А. Фоменко</w:t>
      </w: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C60A76" w:rsidRDefault="00C60A76" w:rsidP="005B15C8">
      <w:pPr>
        <w:jc w:val="both"/>
        <w:rPr>
          <w:sz w:val="28"/>
          <w:szCs w:val="28"/>
        </w:rPr>
      </w:pPr>
    </w:p>
    <w:p w:rsidR="00C60A76" w:rsidRPr="005B15C8" w:rsidRDefault="00C60A76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C60A76" w:rsidRPr="005B15C8" w:rsidRDefault="00C60A76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C60A76" w:rsidRPr="005B15C8" w:rsidRDefault="00C60A76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</w:p>
    <w:p w:rsidR="00C60A76" w:rsidRDefault="00C60A76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C60A76" w:rsidRDefault="00C60A76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C60A76" w:rsidRDefault="00C60A76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C60A76" w:rsidRDefault="00C60A76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C60A76" w:rsidRDefault="00C60A76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C60A76" w:rsidRDefault="00C60A76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C60A76" w:rsidRDefault="00C60A76" w:rsidP="005B15C8">
      <w:pPr>
        <w:pStyle w:val="BodyText"/>
      </w:pPr>
    </w:p>
    <w:p w:rsidR="00C60A76" w:rsidRDefault="00C60A76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C60A76" w:rsidRDefault="00C60A76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</w:t>
      </w:r>
    </w:p>
    <w:p w:rsidR="00C60A76" w:rsidRDefault="00C60A76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C60A76" w:rsidRDefault="00C60A76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C60A76">
        <w:trPr>
          <w:trHeight w:val="189"/>
        </w:trPr>
        <w:tc>
          <w:tcPr>
            <w:tcW w:w="7196" w:type="dxa"/>
          </w:tcPr>
          <w:p w:rsidR="00C60A76" w:rsidRDefault="00C60A7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C60A76" w:rsidRDefault="00C60A7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60A76">
        <w:tc>
          <w:tcPr>
            <w:tcW w:w="7196" w:type="dxa"/>
          </w:tcPr>
          <w:p w:rsidR="00C60A76" w:rsidRDefault="00C60A7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C60A76" w:rsidRDefault="00C60A76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60A76" w:rsidRDefault="00C60A76" w:rsidP="00525D96">
      <w:pPr>
        <w:jc w:val="both"/>
      </w:pPr>
    </w:p>
    <w:sectPr w:rsidR="00C60A76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36764"/>
    <w:rsid w:val="00047F27"/>
    <w:rsid w:val="00052FF0"/>
    <w:rsid w:val="000575D9"/>
    <w:rsid w:val="00075F18"/>
    <w:rsid w:val="00091EC0"/>
    <w:rsid w:val="000C32CB"/>
    <w:rsid w:val="000F41B1"/>
    <w:rsid w:val="001273D2"/>
    <w:rsid w:val="001430DC"/>
    <w:rsid w:val="0015300A"/>
    <w:rsid w:val="00165560"/>
    <w:rsid w:val="001A1417"/>
    <w:rsid w:val="001A3289"/>
    <w:rsid w:val="001B4D89"/>
    <w:rsid w:val="001D1163"/>
    <w:rsid w:val="001E1419"/>
    <w:rsid w:val="001E64EC"/>
    <w:rsid w:val="00204BF0"/>
    <w:rsid w:val="002264E0"/>
    <w:rsid w:val="002655A4"/>
    <w:rsid w:val="00282113"/>
    <w:rsid w:val="002865FC"/>
    <w:rsid w:val="00295551"/>
    <w:rsid w:val="002A0EBC"/>
    <w:rsid w:val="002B02CF"/>
    <w:rsid w:val="002B59D3"/>
    <w:rsid w:val="002C2C01"/>
    <w:rsid w:val="002D0FA2"/>
    <w:rsid w:val="002E6C79"/>
    <w:rsid w:val="003048B8"/>
    <w:rsid w:val="003050FC"/>
    <w:rsid w:val="00322C2D"/>
    <w:rsid w:val="00333163"/>
    <w:rsid w:val="00334D7D"/>
    <w:rsid w:val="00364A1A"/>
    <w:rsid w:val="003A50A3"/>
    <w:rsid w:val="003A5BBD"/>
    <w:rsid w:val="003D1843"/>
    <w:rsid w:val="0043793D"/>
    <w:rsid w:val="0045236E"/>
    <w:rsid w:val="00486A35"/>
    <w:rsid w:val="0049212E"/>
    <w:rsid w:val="0049274D"/>
    <w:rsid w:val="004A20A0"/>
    <w:rsid w:val="00513C58"/>
    <w:rsid w:val="00525D96"/>
    <w:rsid w:val="005345CA"/>
    <w:rsid w:val="00547291"/>
    <w:rsid w:val="00547710"/>
    <w:rsid w:val="00552E2E"/>
    <w:rsid w:val="005640A5"/>
    <w:rsid w:val="005A67BE"/>
    <w:rsid w:val="005B15C8"/>
    <w:rsid w:val="005C0637"/>
    <w:rsid w:val="005C19A8"/>
    <w:rsid w:val="00610FAB"/>
    <w:rsid w:val="00610FB7"/>
    <w:rsid w:val="00612303"/>
    <w:rsid w:val="00640E83"/>
    <w:rsid w:val="00680E19"/>
    <w:rsid w:val="00685B6A"/>
    <w:rsid w:val="00692D54"/>
    <w:rsid w:val="00696B0D"/>
    <w:rsid w:val="006D24EE"/>
    <w:rsid w:val="006E0EFB"/>
    <w:rsid w:val="006F2606"/>
    <w:rsid w:val="006F7A9B"/>
    <w:rsid w:val="0071621B"/>
    <w:rsid w:val="0071743F"/>
    <w:rsid w:val="00733630"/>
    <w:rsid w:val="00740643"/>
    <w:rsid w:val="00740D5C"/>
    <w:rsid w:val="00764128"/>
    <w:rsid w:val="00770E7E"/>
    <w:rsid w:val="00786089"/>
    <w:rsid w:val="007A1BEA"/>
    <w:rsid w:val="007A66DA"/>
    <w:rsid w:val="007C3CF2"/>
    <w:rsid w:val="007D02F6"/>
    <w:rsid w:val="007F52A3"/>
    <w:rsid w:val="00825992"/>
    <w:rsid w:val="00825E50"/>
    <w:rsid w:val="00826907"/>
    <w:rsid w:val="00836D44"/>
    <w:rsid w:val="00846657"/>
    <w:rsid w:val="0089152F"/>
    <w:rsid w:val="008923CF"/>
    <w:rsid w:val="008A2780"/>
    <w:rsid w:val="008C4D6A"/>
    <w:rsid w:val="00931D43"/>
    <w:rsid w:val="00951684"/>
    <w:rsid w:val="009519C2"/>
    <w:rsid w:val="009733CF"/>
    <w:rsid w:val="009737E6"/>
    <w:rsid w:val="00981B1F"/>
    <w:rsid w:val="00997A34"/>
    <w:rsid w:val="009A20DF"/>
    <w:rsid w:val="009A232E"/>
    <w:rsid w:val="009C3F0F"/>
    <w:rsid w:val="009D1137"/>
    <w:rsid w:val="009D2A8A"/>
    <w:rsid w:val="00A30C80"/>
    <w:rsid w:val="00A36B68"/>
    <w:rsid w:val="00A43E60"/>
    <w:rsid w:val="00A53A60"/>
    <w:rsid w:val="00A64478"/>
    <w:rsid w:val="00A86342"/>
    <w:rsid w:val="00A96CC4"/>
    <w:rsid w:val="00AB03D8"/>
    <w:rsid w:val="00AB062E"/>
    <w:rsid w:val="00AC0338"/>
    <w:rsid w:val="00AC3781"/>
    <w:rsid w:val="00AD137D"/>
    <w:rsid w:val="00AD1C2F"/>
    <w:rsid w:val="00AD3892"/>
    <w:rsid w:val="00AE032C"/>
    <w:rsid w:val="00AE4BF4"/>
    <w:rsid w:val="00AF25DB"/>
    <w:rsid w:val="00B01E13"/>
    <w:rsid w:val="00B17AE3"/>
    <w:rsid w:val="00B32C9B"/>
    <w:rsid w:val="00B34115"/>
    <w:rsid w:val="00B6317F"/>
    <w:rsid w:val="00B837AC"/>
    <w:rsid w:val="00BA70B6"/>
    <w:rsid w:val="00BC027D"/>
    <w:rsid w:val="00BC0918"/>
    <w:rsid w:val="00C07372"/>
    <w:rsid w:val="00C132A8"/>
    <w:rsid w:val="00C302D5"/>
    <w:rsid w:val="00C354C8"/>
    <w:rsid w:val="00C37AD6"/>
    <w:rsid w:val="00C4127F"/>
    <w:rsid w:val="00C42E2B"/>
    <w:rsid w:val="00C60A76"/>
    <w:rsid w:val="00C712DF"/>
    <w:rsid w:val="00CD427B"/>
    <w:rsid w:val="00CF3105"/>
    <w:rsid w:val="00D36B1E"/>
    <w:rsid w:val="00D63B57"/>
    <w:rsid w:val="00D94329"/>
    <w:rsid w:val="00E01C14"/>
    <w:rsid w:val="00E06069"/>
    <w:rsid w:val="00E144E9"/>
    <w:rsid w:val="00E24E0E"/>
    <w:rsid w:val="00E315A7"/>
    <w:rsid w:val="00E43CD8"/>
    <w:rsid w:val="00E56EDA"/>
    <w:rsid w:val="00E60EF1"/>
    <w:rsid w:val="00E61BCE"/>
    <w:rsid w:val="00E674F1"/>
    <w:rsid w:val="00EB33E5"/>
    <w:rsid w:val="00ED0002"/>
    <w:rsid w:val="00EF1CA1"/>
    <w:rsid w:val="00F161ED"/>
    <w:rsid w:val="00F30CF7"/>
    <w:rsid w:val="00F337AE"/>
    <w:rsid w:val="00F3518F"/>
    <w:rsid w:val="00F83BF6"/>
    <w:rsid w:val="00F91E59"/>
    <w:rsid w:val="00FD594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rFonts w:cs="Times New Roman"/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4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470</TotalTime>
  <Pages>4</Pages>
  <Words>852</Words>
  <Characters>4858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Оля</cp:lastModifiedBy>
  <cp:revision>62</cp:revision>
  <cp:lastPrinted>2014-10-16T07:50:00Z</cp:lastPrinted>
  <dcterms:created xsi:type="dcterms:W3CDTF">2013-04-08T12:21:00Z</dcterms:created>
  <dcterms:modified xsi:type="dcterms:W3CDTF">2015-01-28T07:11:00Z</dcterms:modified>
</cp:coreProperties>
</file>